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E83" w:rsidRPr="006A6D17" w:rsidRDefault="009D1E83" w:rsidP="009D1E83">
      <w:pPr>
        <w:pStyle w:val="Heading1"/>
        <w:keepNext w:val="0"/>
        <w:widowControl w:val="0"/>
        <w:numPr>
          <w:ilvl w:val="0"/>
          <w:numId w:val="1"/>
        </w:numPr>
      </w:pPr>
      <w:r w:rsidRPr="006A6D17">
        <w:t xml:space="preserve">GENERAL </w:t>
      </w:r>
    </w:p>
    <w:p w:rsidR="009D1E83" w:rsidRPr="006A6D17" w:rsidRDefault="009D1E83" w:rsidP="009D1E83">
      <w:pPr>
        <w:pStyle w:val="Heading2"/>
        <w:keepNext w:val="0"/>
        <w:widowControl w:val="0"/>
        <w:numPr>
          <w:ilvl w:val="1"/>
          <w:numId w:val="1"/>
        </w:numPr>
      </w:pPr>
      <w:r w:rsidRPr="006A6D17">
        <w:t xml:space="preserve"> RELATED DOCUMENTS </w:t>
      </w:r>
    </w:p>
    <w:p w:rsidR="009D1E83" w:rsidRDefault="009D1E83" w:rsidP="009D1E83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A6D17">
        <w:t xml:space="preserve">Drawings and general provisions of the Contract, including General and Supplementary Conditions and Division 1 Specification sections, apply to work of this section. </w:t>
      </w:r>
    </w:p>
    <w:p w:rsidR="009D1E83" w:rsidRPr="006A6D17" w:rsidRDefault="009D1E83" w:rsidP="009D1E83">
      <w:pPr>
        <w:pStyle w:val="Heading2"/>
        <w:keepNext w:val="0"/>
        <w:widowControl w:val="0"/>
        <w:numPr>
          <w:ilvl w:val="1"/>
          <w:numId w:val="1"/>
        </w:numPr>
      </w:pPr>
      <w:r w:rsidRPr="006A6D17">
        <w:t xml:space="preserve">SUMMARY </w:t>
      </w:r>
    </w:p>
    <w:p w:rsidR="009D1E83" w:rsidRPr="006A6D17" w:rsidRDefault="009D1E83" w:rsidP="009D1E83">
      <w:pPr>
        <w:pStyle w:val="Heading3"/>
        <w:keepNext w:val="0"/>
        <w:widowControl w:val="0"/>
        <w:numPr>
          <w:ilvl w:val="0"/>
          <w:numId w:val="0"/>
        </w:numPr>
        <w:ind w:left="864"/>
        <w:rPr>
          <w:b/>
        </w:rPr>
      </w:pPr>
      <w:r w:rsidRPr="006A6D17">
        <w:t>This section specifies</w:t>
      </w:r>
      <w:r>
        <w:t xml:space="preserve"> hardware required to be installed on all doors that will be controlled by the University’s electronic door access control system.</w:t>
      </w:r>
    </w:p>
    <w:p w:rsidR="009D1E83" w:rsidRDefault="009D1E83" w:rsidP="009D1E83">
      <w:pPr>
        <w:pStyle w:val="Heading2"/>
      </w:pPr>
      <w:r>
        <w:t>SUBMITTALS</w:t>
      </w:r>
    </w:p>
    <w:p w:rsidR="009D1E83" w:rsidRDefault="009D1E83" w:rsidP="009D1E83">
      <w:pPr>
        <w:pStyle w:val="Heading3"/>
      </w:pPr>
      <w:r>
        <w:t>Product Data:  For each type of product indicated.</w:t>
      </w:r>
    </w:p>
    <w:p w:rsidR="004334B1" w:rsidRDefault="009D1E83" w:rsidP="009D1E83">
      <w:pPr>
        <w:pStyle w:val="Heading3"/>
      </w:pPr>
      <w:proofErr w:type="gramStart"/>
      <w:r>
        <w:t>Shop Drawings:  Details of electrified door hardware.</w:t>
      </w:r>
      <w:proofErr w:type="gramEnd"/>
    </w:p>
    <w:p w:rsidR="009D1E83" w:rsidRPr="006A6D17" w:rsidRDefault="009D1E83" w:rsidP="009D1E83">
      <w:pPr>
        <w:pStyle w:val="Heading1"/>
        <w:keepNext w:val="0"/>
        <w:widowControl w:val="0"/>
        <w:numPr>
          <w:ilvl w:val="0"/>
          <w:numId w:val="1"/>
        </w:numPr>
      </w:pPr>
      <w:r w:rsidRPr="006A6D17">
        <w:t xml:space="preserve">PRODUCTS </w:t>
      </w:r>
    </w:p>
    <w:p w:rsidR="009D1E83" w:rsidRPr="009D1E83" w:rsidRDefault="009D1E83" w:rsidP="009D1E83">
      <w:pPr>
        <w:pStyle w:val="Heading3"/>
      </w:pPr>
    </w:p>
    <w:sectPr w:rsidR="009D1E83" w:rsidRPr="009D1E83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141" w:rsidRDefault="00747141">
      <w:r>
        <w:separator/>
      </w:r>
    </w:p>
  </w:endnote>
  <w:endnote w:type="continuationSeparator" w:id="0">
    <w:p w:rsidR="00747141" w:rsidRDefault="00747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141" w:rsidRDefault="0074714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141" w:rsidRDefault="00747141" w:rsidP="00AC280F">
    <w:pPr>
      <w:pStyle w:val="Footer"/>
      <w:rPr>
        <w:rStyle w:val="PageNumber"/>
      </w:rPr>
    </w:pPr>
  </w:p>
  <w:tbl>
    <w:tblPr>
      <w:tblStyle w:val="TableGrid2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2"/>
      <w:gridCol w:w="3298"/>
      <w:gridCol w:w="3326"/>
    </w:tblGrid>
    <w:tr w:rsidR="00747141" w:rsidRPr="00DF0A4A" w:rsidTr="002E24EC">
      <w:trPr>
        <w:jc w:val="center"/>
      </w:trPr>
      <w:tc>
        <w:tcPr>
          <w:tcW w:w="3312" w:type="dxa"/>
        </w:tcPr>
        <w:p w:rsidR="00747141" w:rsidRPr="00DF0A4A" w:rsidRDefault="00747141" w:rsidP="00747141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>University of Nebraska - Lincoln</w:t>
          </w:r>
        </w:p>
      </w:tc>
      <w:tc>
        <w:tcPr>
          <w:tcW w:w="6624" w:type="dxa"/>
          <w:gridSpan w:val="2"/>
        </w:tcPr>
        <w:p w:rsidR="00747141" w:rsidRPr="00DF0A4A" w:rsidRDefault="00747141" w:rsidP="00747141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786844">
            <w:rPr>
              <w:sz w:val="16"/>
              <w:szCs w:val="16"/>
            </w:rPr>
            <w:t>08 73 00</w:t>
          </w:r>
          <w:r>
            <w:rPr>
              <w:sz w:val="16"/>
              <w:szCs w:val="16"/>
            </w:rPr>
            <w:t xml:space="preserve"> </w:t>
          </w:r>
          <w:r w:rsidRPr="00786844">
            <w:rPr>
              <w:sz w:val="16"/>
              <w:szCs w:val="16"/>
            </w:rPr>
            <w:t>ACCESS DOOR CONTROL HARDWARE</w:t>
          </w:r>
        </w:p>
      </w:tc>
    </w:tr>
    <w:tr w:rsidR="00747141" w:rsidRPr="00DF0A4A" w:rsidTr="00747141">
      <w:trPr>
        <w:jc w:val="center"/>
      </w:trPr>
      <w:tc>
        <w:tcPr>
          <w:tcW w:w="3312" w:type="dxa"/>
        </w:tcPr>
        <w:p w:rsidR="00747141" w:rsidRPr="00DF0A4A" w:rsidRDefault="00747141" w:rsidP="00747141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 xml:space="preserve">Revised </w:t>
          </w:r>
          <w:r w:rsidR="0020128D" w:rsidRPr="0020128D">
            <w:rPr>
              <w:sz w:val="16"/>
              <w:szCs w:val="16"/>
            </w:rPr>
            <w:t>7/1/2014</w:t>
          </w:r>
          <w:bookmarkStart w:id="0" w:name="_GoBack"/>
          <w:bookmarkEnd w:id="0"/>
        </w:p>
      </w:tc>
      <w:tc>
        <w:tcPr>
          <w:tcW w:w="3298" w:type="dxa"/>
        </w:tcPr>
        <w:p w:rsidR="00747141" w:rsidRPr="00DF0A4A" w:rsidRDefault="00747141" w:rsidP="00747141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>Project #   Project Name</w:t>
          </w:r>
        </w:p>
      </w:tc>
      <w:tc>
        <w:tcPr>
          <w:tcW w:w="3326" w:type="dxa"/>
        </w:tcPr>
        <w:p w:rsidR="00747141" w:rsidRPr="00DF0A4A" w:rsidRDefault="00747141" w:rsidP="00747141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DF0A4A">
            <w:rPr>
              <w:rFonts w:cs="Arial"/>
              <w:sz w:val="16"/>
              <w:szCs w:val="16"/>
            </w:rPr>
            <w:t xml:space="preserve">Page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PAGE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20128D">
            <w:rPr>
              <w:rFonts w:cs="Arial"/>
              <w:noProof/>
              <w:sz w:val="16"/>
              <w:szCs w:val="16"/>
            </w:rPr>
            <w:t>1</w:t>
          </w:r>
          <w:r w:rsidRPr="00DF0A4A">
            <w:rPr>
              <w:rFonts w:cs="Arial"/>
              <w:sz w:val="16"/>
              <w:szCs w:val="16"/>
            </w:rPr>
            <w:fldChar w:fldCharType="end"/>
          </w:r>
          <w:r w:rsidRPr="00DF0A4A">
            <w:rPr>
              <w:rFonts w:cs="Arial"/>
              <w:sz w:val="16"/>
              <w:szCs w:val="16"/>
            </w:rPr>
            <w:t xml:space="preserve"> of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NUMPAGES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20128D">
            <w:rPr>
              <w:rFonts w:cs="Arial"/>
              <w:noProof/>
              <w:sz w:val="16"/>
              <w:szCs w:val="16"/>
            </w:rPr>
            <w:t>1</w:t>
          </w:r>
          <w:r w:rsidRPr="00DF0A4A">
            <w:rPr>
              <w:rFonts w:cs="Arial"/>
              <w:sz w:val="16"/>
              <w:szCs w:val="16"/>
            </w:rPr>
            <w:fldChar w:fldCharType="end"/>
          </w:r>
        </w:p>
      </w:tc>
    </w:tr>
  </w:tbl>
  <w:p w:rsidR="00747141" w:rsidRPr="00DF0A4A" w:rsidRDefault="00747141" w:rsidP="00AC280F">
    <w:pPr>
      <w:pStyle w:val="Footer"/>
      <w:rPr>
        <w:rStyle w:val="PageNumber"/>
      </w:rPr>
    </w:pPr>
  </w:p>
  <w:p w:rsidR="00747141" w:rsidRPr="007C461E" w:rsidRDefault="00747141" w:rsidP="00AC280F">
    <w:pPr>
      <w:pStyle w:val="Footer"/>
    </w:pPr>
  </w:p>
  <w:p w:rsidR="00747141" w:rsidRPr="00AC280F" w:rsidRDefault="00747141" w:rsidP="00AC280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141" w:rsidRDefault="007471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141" w:rsidRDefault="00747141">
      <w:r>
        <w:separator/>
      </w:r>
    </w:p>
  </w:footnote>
  <w:footnote w:type="continuationSeparator" w:id="0">
    <w:p w:rsidR="00747141" w:rsidRDefault="007471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141" w:rsidRDefault="0074714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141" w:rsidRDefault="00747141" w:rsidP="001A1C75">
    <w:pPr>
      <w:keepNext w:val="0"/>
      <w:widowControl w:val="0"/>
      <w:tabs>
        <w:tab w:val="center" w:pos="4680"/>
        <w:tab w:val="left" w:pos="7776"/>
      </w:tabs>
      <w:rPr>
        <w:b/>
      </w:rPr>
    </w:pPr>
    <w:r w:rsidRPr="006A6D17">
      <w:rPr>
        <w:b/>
      </w:rPr>
      <w:t xml:space="preserve">SECTION </w:t>
    </w:r>
    <w:r>
      <w:rPr>
        <w:b/>
      </w:rPr>
      <w:t>08</w:t>
    </w:r>
    <w:r w:rsidRPr="006A6D17">
      <w:rPr>
        <w:b/>
      </w:rPr>
      <w:t xml:space="preserve"> </w:t>
    </w:r>
    <w:r>
      <w:rPr>
        <w:b/>
      </w:rPr>
      <w:t>73</w:t>
    </w:r>
    <w:r w:rsidRPr="006A6D17">
      <w:rPr>
        <w:b/>
      </w:rPr>
      <w:t xml:space="preserve"> </w:t>
    </w:r>
    <w:r>
      <w:rPr>
        <w:b/>
      </w:rPr>
      <w:t>00 – ACCESS DOOR CONTROL HARDWARE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141" w:rsidRDefault="0074714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82C41"/>
    <w:rsid w:val="000B08FD"/>
    <w:rsid w:val="000C7EA8"/>
    <w:rsid w:val="0011329E"/>
    <w:rsid w:val="00133302"/>
    <w:rsid w:val="00152F22"/>
    <w:rsid w:val="001670DA"/>
    <w:rsid w:val="0018413A"/>
    <w:rsid w:val="001A1C75"/>
    <w:rsid w:val="001E644B"/>
    <w:rsid w:val="001E7A63"/>
    <w:rsid w:val="0020128D"/>
    <w:rsid w:val="0022329A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E24EC"/>
    <w:rsid w:val="0032351B"/>
    <w:rsid w:val="00330E21"/>
    <w:rsid w:val="00331143"/>
    <w:rsid w:val="00341982"/>
    <w:rsid w:val="00352338"/>
    <w:rsid w:val="00354FE9"/>
    <w:rsid w:val="003609ED"/>
    <w:rsid w:val="00392D5C"/>
    <w:rsid w:val="003E2EE5"/>
    <w:rsid w:val="00401244"/>
    <w:rsid w:val="00412818"/>
    <w:rsid w:val="004334B1"/>
    <w:rsid w:val="00441A40"/>
    <w:rsid w:val="004429B9"/>
    <w:rsid w:val="004549B0"/>
    <w:rsid w:val="00473558"/>
    <w:rsid w:val="0048323B"/>
    <w:rsid w:val="00484BD9"/>
    <w:rsid w:val="00493277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36612"/>
    <w:rsid w:val="005B4DAE"/>
    <w:rsid w:val="005B4E7F"/>
    <w:rsid w:val="005E0395"/>
    <w:rsid w:val="005E71CA"/>
    <w:rsid w:val="005F0AB5"/>
    <w:rsid w:val="005F41C5"/>
    <w:rsid w:val="0060376F"/>
    <w:rsid w:val="0061316B"/>
    <w:rsid w:val="0061329E"/>
    <w:rsid w:val="00624BB8"/>
    <w:rsid w:val="0062624F"/>
    <w:rsid w:val="006428B1"/>
    <w:rsid w:val="00655586"/>
    <w:rsid w:val="00656BBB"/>
    <w:rsid w:val="00666795"/>
    <w:rsid w:val="00685CB5"/>
    <w:rsid w:val="006B529A"/>
    <w:rsid w:val="006B574C"/>
    <w:rsid w:val="006C5CE3"/>
    <w:rsid w:val="006D1AB4"/>
    <w:rsid w:val="006D485F"/>
    <w:rsid w:val="006E712A"/>
    <w:rsid w:val="006F1E5A"/>
    <w:rsid w:val="006F769E"/>
    <w:rsid w:val="00702021"/>
    <w:rsid w:val="007042AE"/>
    <w:rsid w:val="00711FB4"/>
    <w:rsid w:val="00712365"/>
    <w:rsid w:val="007244B9"/>
    <w:rsid w:val="00743FA0"/>
    <w:rsid w:val="0074658C"/>
    <w:rsid w:val="00747141"/>
    <w:rsid w:val="0075625C"/>
    <w:rsid w:val="0076028D"/>
    <w:rsid w:val="007605D7"/>
    <w:rsid w:val="00770320"/>
    <w:rsid w:val="00786844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812F5"/>
    <w:rsid w:val="0089738B"/>
    <w:rsid w:val="008A4879"/>
    <w:rsid w:val="008C4887"/>
    <w:rsid w:val="008D1B05"/>
    <w:rsid w:val="008F153A"/>
    <w:rsid w:val="008F7A63"/>
    <w:rsid w:val="00906511"/>
    <w:rsid w:val="00914745"/>
    <w:rsid w:val="009235A4"/>
    <w:rsid w:val="009237E6"/>
    <w:rsid w:val="00924939"/>
    <w:rsid w:val="0094054F"/>
    <w:rsid w:val="00967FE6"/>
    <w:rsid w:val="00980E04"/>
    <w:rsid w:val="009841EC"/>
    <w:rsid w:val="009C2024"/>
    <w:rsid w:val="009D1E83"/>
    <w:rsid w:val="009D5411"/>
    <w:rsid w:val="009E6628"/>
    <w:rsid w:val="009F1AE9"/>
    <w:rsid w:val="00A06BD7"/>
    <w:rsid w:val="00A06E3C"/>
    <w:rsid w:val="00A50195"/>
    <w:rsid w:val="00A56223"/>
    <w:rsid w:val="00A91A43"/>
    <w:rsid w:val="00AA52D0"/>
    <w:rsid w:val="00AB5169"/>
    <w:rsid w:val="00AB763E"/>
    <w:rsid w:val="00AC280F"/>
    <w:rsid w:val="00AE456D"/>
    <w:rsid w:val="00AE7F7E"/>
    <w:rsid w:val="00B047CA"/>
    <w:rsid w:val="00B2253B"/>
    <w:rsid w:val="00B34D31"/>
    <w:rsid w:val="00B7054F"/>
    <w:rsid w:val="00B77EBB"/>
    <w:rsid w:val="00B86A99"/>
    <w:rsid w:val="00B87B9D"/>
    <w:rsid w:val="00BC591D"/>
    <w:rsid w:val="00C237C4"/>
    <w:rsid w:val="00C25FD2"/>
    <w:rsid w:val="00C35B67"/>
    <w:rsid w:val="00C42704"/>
    <w:rsid w:val="00C55CC0"/>
    <w:rsid w:val="00C66827"/>
    <w:rsid w:val="00C90EAF"/>
    <w:rsid w:val="00CB0AB5"/>
    <w:rsid w:val="00CE6816"/>
    <w:rsid w:val="00CF18B1"/>
    <w:rsid w:val="00D12528"/>
    <w:rsid w:val="00D30BB2"/>
    <w:rsid w:val="00D448A0"/>
    <w:rsid w:val="00D6747A"/>
    <w:rsid w:val="00D73E12"/>
    <w:rsid w:val="00D76BC9"/>
    <w:rsid w:val="00D82299"/>
    <w:rsid w:val="00D83290"/>
    <w:rsid w:val="00D870E9"/>
    <w:rsid w:val="00DA7049"/>
    <w:rsid w:val="00DB0988"/>
    <w:rsid w:val="00DB4695"/>
    <w:rsid w:val="00DC285C"/>
    <w:rsid w:val="00DD3F34"/>
    <w:rsid w:val="00DF736A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ED28D1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967FE6"/>
    <w:pPr>
      <w:keepNext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656BB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AC280F"/>
    <w:rPr>
      <w:rFonts w:ascii="Arial" w:hAnsi="Arial"/>
    </w:rPr>
  </w:style>
  <w:style w:type="character" w:styleId="PageNumber">
    <w:name w:val="page number"/>
    <w:basedOn w:val="DefaultParagraphFont"/>
    <w:rsid w:val="00AC280F"/>
  </w:style>
  <w:style w:type="table" w:customStyle="1" w:styleId="TableGrid2">
    <w:name w:val="Table Grid2"/>
    <w:basedOn w:val="TableNormal"/>
    <w:next w:val="TableGrid"/>
    <w:uiPriority w:val="59"/>
    <w:rsid w:val="00AC280F"/>
    <w:pPr>
      <w:keepNext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967FE6"/>
    <w:pPr>
      <w:keepNext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656BB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AC280F"/>
    <w:rPr>
      <w:rFonts w:ascii="Arial" w:hAnsi="Arial"/>
    </w:rPr>
  </w:style>
  <w:style w:type="character" w:styleId="PageNumber">
    <w:name w:val="page number"/>
    <w:basedOn w:val="DefaultParagraphFont"/>
    <w:rsid w:val="00AC280F"/>
  </w:style>
  <w:style w:type="table" w:customStyle="1" w:styleId="TableGrid2">
    <w:name w:val="Table Grid2"/>
    <w:basedOn w:val="TableNormal"/>
    <w:next w:val="TableGrid"/>
    <w:uiPriority w:val="59"/>
    <w:rsid w:val="00AC280F"/>
    <w:pPr>
      <w:keepNext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Tcep\Master%20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EA3D88-490C-42F5-89D6-5398AB588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 Spec.dot</Template>
  <TotalTime>36</TotalTime>
  <Pages>1</Pages>
  <Words>75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15030</dc:title>
  <dc:creator>UNL</dc:creator>
  <cp:lastModifiedBy>Setup</cp:lastModifiedBy>
  <cp:revision>18</cp:revision>
  <cp:lastPrinted>2009-03-05T22:14:00Z</cp:lastPrinted>
  <dcterms:created xsi:type="dcterms:W3CDTF">2013-07-24T20:14:00Z</dcterms:created>
  <dcterms:modified xsi:type="dcterms:W3CDTF">2014-05-27T19:46:00Z</dcterms:modified>
</cp:coreProperties>
</file>